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rsidTr="00887088">
        <w:trPr>
          <w:trHeight w:val="756"/>
        </w:trPr>
        <w:tc>
          <w:tcPr>
            <w:tcW w:w="5000" w:type="pct"/>
            <w:shd w:val="clear" w:color="auto" w:fill="auto"/>
            <w:vAlign w:val="center"/>
          </w:tcPr>
          <w:p w:rsidR="005F2928" w:rsidRDefault="0085034B" w:rsidP="0041298F">
            <w:pPr>
              <w:pStyle w:val="Picture"/>
            </w:pPr>
            <w:bookmarkStart w:id="0" w:name="_GoBack"/>
            <w:bookmarkEnd w:id="0"/>
            <w:r>
              <w:rPr>
                <w:noProof/>
              </w:rPr>
              <w:drawing>
                <wp:inline distT="0" distB="0" distL="0" distR="0">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Pr="0041298F" w:rsidRDefault="003B3AAB" w:rsidP="002C5E76">
      <w:pPr>
        <w:pStyle w:val="APBHeading"/>
      </w:pPr>
      <w:r>
        <w:pict>
          <v:shape id="Picture 4" o:spid="_x0000_i1027" type="#_x0000_t75" alt="MCj02950710000[1]" style="width:18pt;height:15.75pt;visibility:visible;mso-wrap-style:square">
            <v:imagedata r:id="rId9" o:title="MCj02950710000[1]" gain="60293f"/>
          </v:shape>
        </w:pict>
      </w:r>
      <w:r w:rsidR="002C5E76" w:rsidRPr="002C5E76">
        <w:t xml:space="preserve"> </w:t>
      </w:r>
      <w:r w:rsidR="002C5E76">
        <w:t>Activity</w:t>
      </w:r>
      <w:r w:rsidR="002C5E76" w:rsidRPr="0041298F">
        <w:t xml:space="preserve"> </w:t>
      </w:r>
      <w:r w:rsidR="00B439A8">
        <w:t>4.1.1 What is a GMO?</w:t>
      </w:r>
    </w:p>
    <w:p w:rsidR="002C5E76" w:rsidRDefault="002C5E76" w:rsidP="002C5E76"/>
    <w:p w:rsidR="002C5E76" w:rsidRDefault="002C5E76" w:rsidP="002C5E76">
      <w:pPr>
        <w:pStyle w:val="ActivitySection"/>
      </w:pPr>
      <w:r>
        <w:t>Purpose</w:t>
      </w:r>
    </w:p>
    <w:p w:rsidR="002C5E76" w:rsidRDefault="00B439A8" w:rsidP="003B0686">
      <w:pPr>
        <w:pStyle w:val="ActivityBody"/>
      </w:pPr>
      <w:r>
        <w:t>Genetically modified organisms, or GMOs, are a hot topic around the world. Some people believe it is the only way mankind will be able to feed a continually expanding world population. Others believe GMOs are mutant organisms that are dangerous and should not be consumed or even developed. What are your thoughts? Have you developed your beliefs pertaining to this expanding field of biotechnology?</w:t>
      </w:r>
      <w:r w:rsidR="0085034B">
        <w:t xml:space="preserve"> How do you think GMOs should be used?</w:t>
      </w:r>
    </w:p>
    <w:p w:rsidR="003B0686" w:rsidRPr="00210996" w:rsidRDefault="003B0686" w:rsidP="002C5E76"/>
    <w:p w:rsidR="002C5E76" w:rsidRDefault="002C5E76" w:rsidP="002C5E76">
      <w:pPr>
        <w:pStyle w:val="ActivitySection"/>
      </w:pPr>
      <w:r>
        <w:t>Materials</w:t>
      </w:r>
    </w:p>
    <w:tbl>
      <w:tblPr>
        <w:tblW w:w="10800" w:type="dxa"/>
        <w:tblLook w:val="01E0" w:firstRow="1" w:lastRow="1" w:firstColumn="1" w:lastColumn="1" w:noHBand="0" w:noVBand="0"/>
      </w:tblPr>
      <w:tblGrid>
        <w:gridCol w:w="10800"/>
      </w:tblGrid>
      <w:tr w:rsidR="00B439A8" w:rsidTr="00D324C4">
        <w:tc>
          <w:tcPr>
            <w:tcW w:w="10800" w:type="dxa"/>
          </w:tcPr>
          <w:p w:rsidR="00B439A8" w:rsidRDefault="00B439A8" w:rsidP="00BE7183">
            <w:pPr>
              <w:pStyle w:val="ActivityBodyBold"/>
            </w:pPr>
            <w:r>
              <w:t>Per student:</w:t>
            </w:r>
          </w:p>
          <w:p w:rsidR="00B439A8" w:rsidRDefault="00B439A8" w:rsidP="00B439A8">
            <w:pPr>
              <w:pStyle w:val="Activitybullet"/>
            </w:pPr>
            <w:r>
              <w:t>Computer with Internet access</w:t>
            </w:r>
          </w:p>
          <w:p w:rsidR="00B439A8" w:rsidRPr="00600319" w:rsidRDefault="00B439A8" w:rsidP="00B439A8">
            <w:pPr>
              <w:pStyle w:val="Activitybullet"/>
              <w:rPr>
                <w:rStyle w:val="Italic"/>
              </w:rPr>
            </w:pPr>
            <w:r w:rsidRPr="00600319">
              <w:rPr>
                <w:rStyle w:val="Italic"/>
              </w:rPr>
              <w:t>Laboratory Notebook</w:t>
            </w:r>
          </w:p>
          <w:p w:rsidR="00B439A8" w:rsidRDefault="00B439A8" w:rsidP="00B439A8">
            <w:pPr>
              <w:pStyle w:val="Activitybullet"/>
            </w:pPr>
            <w:r w:rsidRPr="00F503FA">
              <w:t>Pen</w:t>
            </w:r>
          </w:p>
          <w:p w:rsidR="00B439A8" w:rsidRDefault="00B439A8" w:rsidP="00B439A8">
            <w:pPr>
              <w:pStyle w:val="Activitybullet"/>
            </w:pPr>
            <w:r w:rsidRPr="00600319">
              <w:rPr>
                <w:rStyle w:val="Italic"/>
              </w:rPr>
              <w:t>Agriscience Notebook</w:t>
            </w:r>
          </w:p>
        </w:tc>
      </w:tr>
    </w:tbl>
    <w:p w:rsidR="002C5E76" w:rsidRDefault="002C5E76" w:rsidP="002C5E76"/>
    <w:p w:rsidR="002C5E76" w:rsidRDefault="002C5E76" w:rsidP="002C5E76">
      <w:pPr>
        <w:pStyle w:val="ActivitySection"/>
      </w:pPr>
      <w:r>
        <w:t>Procedure</w:t>
      </w:r>
    </w:p>
    <w:p w:rsidR="0085034B" w:rsidRDefault="00573FFB" w:rsidP="0085034B">
      <w:pPr>
        <w:pStyle w:val="ActivityBody"/>
      </w:pPr>
      <w:r>
        <w:t>Determine your own perceptions about genetically modified organisms. Then research others’ vi</w:t>
      </w:r>
      <w:r w:rsidR="0085034B">
        <w:t>ewpoints and claims about GMOs.</w:t>
      </w:r>
    </w:p>
    <w:p w:rsidR="00B439A8" w:rsidRDefault="00B439A8" w:rsidP="0085034B"/>
    <w:p w:rsidR="00B439A8" w:rsidRPr="000403DB" w:rsidRDefault="00B439A8" w:rsidP="00B439A8">
      <w:pPr>
        <w:pStyle w:val="ActivityBodyBold"/>
      </w:pPr>
      <w:r>
        <w:t>Part One – Personal Perceptions</w:t>
      </w:r>
    </w:p>
    <w:p w:rsidR="00573FFB" w:rsidRDefault="00573FFB" w:rsidP="00573FFB">
      <w:pPr>
        <w:pStyle w:val="ActivityBody"/>
      </w:pPr>
      <w:r>
        <w:t xml:space="preserve">Answer the following questions in your </w:t>
      </w:r>
      <w:r w:rsidRPr="00AC579E">
        <w:rPr>
          <w:rStyle w:val="Italic"/>
        </w:rPr>
        <w:t>Laboratory Notebook</w:t>
      </w:r>
      <w:r>
        <w:t xml:space="preserve"> pertaining to your knowledge and perceptions of genetically modified organisms. When asked, share your opinions of what you believe the term genetically modified means.</w:t>
      </w:r>
    </w:p>
    <w:p w:rsidR="00573FFB" w:rsidRDefault="00573FFB" w:rsidP="00573FFB"/>
    <w:p w:rsidR="00B439A8" w:rsidRDefault="00B439A8" w:rsidP="00B439A8">
      <w:pPr>
        <w:pStyle w:val="ActivityNumbers"/>
      </w:pPr>
      <w:r>
        <w:t xml:space="preserve">When you hear the term </w:t>
      </w:r>
      <w:r w:rsidR="009C16F4">
        <w:t>“genetically modified”</w:t>
      </w:r>
      <w:r>
        <w:t xml:space="preserve"> what do you envision?</w:t>
      </w:r>
    </w:p>
    <w:p w:rsidR="00B439A8" w:rsidRDefault="00B439A8" w:rsidP="00B439A8">
      <w:pPr>
        <w:pStyle w:val="ActivityNumbers"/>
      </w:pPr>
      <w:r>
        <w:t>What do you believe are the benefits of GM foods?</w:t>
      </w:r>
    </w:p>
    <w:p w:rsidR="00B439A8" w:rsidRDefault="00B439A8" w:rsidP="00B439A8">
      <w:pPr>
        <w:pStyle w:val="ActivityNumbers"/>
      </w:pPr>
      <w:r>
        <w:t xml:space="preserve">What do you believe are the concerns </w:t>
      </w:r>
      <w:r w:rsidR="00573FFB">
        <w:t>related to</w:t>
      </w:r>
      <w:r>
        <w:t xml:space="preserve"> GM foods?</w:t>
      </w:r>
    </w:p>
    <w:p w:rsidR="00B439A8" w:rsidRDefault="00B439A8" w:rsidP="00B439A8">
      <w:pPr>
        <w:pStyle w:val="ActivityNumbers"/>
      </w:pPr>
      <w:r>
        <w:t>What industries do you believe are significantly impacted by GM products?</w:t>
      </w:r>
    </w:p>
    <w:p w:rsidR="00B439A8" w:rsidRDefault="00B439A8" w:rsidP="00B439A8">
      <w:pPr>
        <w:pStyle w:val="ActivityNumbers"/>
      </w:pPr>
      <w:r>
        <w:t>At what point do products become genetically modified, when selective breeding begins or when manipulation of genetic material using biotechnological practices occurs? Why do you believe this is so?</w:t>
      </w:r>
    </w:p>
    <w:p w:rsidR="00B439A8" w:rsidRDefault="00B439A8" w:rsidP="00B439A8">
      <w:pPr>
        <w:pStyle w:val="ActivityNumbers"/>
      </w:pPr>
      <w:r>
        <w:t>Why do you believe there is controversy over the use of GM products as food?</w:t>
      </w:r>
    </w:p>
    <w:p w:rsidR="00BC7E08" w:rsidRDefault="00B439A8" w:rsidP="00573FFB">
      <w:pPr>
        <w:pStyle w:val="ActivityNumbers"/>
      </w:pPr>
      <w:r w:rsidRPr="00BB0445">
        <w:t>Do you believe product development companies have an obligation to inform consumers that</w:t>
      </w:r>
      <w:r>
        <w:t xml:space="preserve"> </w:t>
      </w:r>
      <w:r w:rsidRPr="00BB0445">
        <w:t>their products (or product parts or ingredients) are genetically modified? Discuss</w:t>
      </w:r>
      <w:r>
        <w:t xml:space="preserve"> your beliefs</w:t>
      </w:r>
      <w:r w:rsidRPr="00BB0445">
        <w:t>.</w:t>
      </w:r>
    </w:p>
    <w:p w:rsidR="00852F0A" w:rsidRDefault="00852F0A" w:rsidP="002C5E76"/>
    <w:p w:rsidR="00B439A8" w:rsidRDefault="00B439A8" w:rsidP="00B439A8">
      <w:pPr>
        <w:pStyle w:val="ActivityBodyBold"/>
      </w:pPr>
      <w:r>
        <w:t>Part Two – Published Perceptions</w:t>
      </w:r>
    </w:p>
    <w:p w:rsidR="00B439A8" w:rsidRDefault="00B439A8" w:rsidP="00B439A8">
      <w:pPr>
        <w:pStyle w:val="ActivityBody"/>
      </w:pPr>
      <w:r>
        <w:t xml:space="preserve">Use a computer to conduct research on what others believe about GM foods. Find a source for each of the following groups, determine their position, and describe their top discussions pertaining to biotechnology and GMOs in your </w:t>
      </w:r>
      <w:r w:rsidRPr="00FE34CD">
        <w:rPr>
          <w:rStyle w:val="Italic"/>
        </w:rPr>
        <w:t>Laboratory Notebook</w:t>
      </w:r>
      <w:r>
        <w:t>.</w:t>
      </w:r>
    </w:p>
    <w:p w:rsidR="00B439A8" w:rsidRDefault="00B439A8" w:rsidP="00B439A8">
      <w:pPr>
        <w:pStyle w:val="Activitybullet"/>
      </w:pPr>
      <w:r>
        <w:t>Three groups in favor</w:t>
      </w:r>
    </w:p>
    <w:p w:rsidR="00B439A8" w:rsidRDefault="00B439A8" w:rsidP="00B439A8">
      <w:pPr>
        <w:pStyle w:val="Activitybullet"/>
      </w:pPr>
      <w:r>
        <w:lastRenderedPageBreak/>
        <w:t>Three groups in opposition</w:t>
      </w:r>
    </w:p>
    <w:p w:rsidR="00B439A8" w:rsidRDefault="00B439A8" w:rsidP="00B439A8">
      <w:pPr>
        <w:pStyle w:val="Activitybullet"/>
      </w:pPr>
      <w:r>
        <w:t>One group outside of the United States (may be for or against)</w:t>
      </w:r>
    </w:p>
    <w:p w:rsidR="00B439A8" w:rsidRDefault="00B439A8" w:rsidP="00B439A8">
      <w:pPr>
        <w:pStyle w:val="Activitybullet"/>
      </w:pPr>
      <w:r>
        <w:t>Two groups related to production agriculture (may be for, against, or one of both)</w:t>
      </w:r>
    </w:p>
    <w:p w:rsidR="00B439A8" w:rsidRDefault="00B439A8" w:rsidP="00B439A8">
      <w:pPr>
        <w:pStyle w:val="Activitybullet"/>
      </w:pPr>
      <w:r>
        <w:t>One division of the United States government</w:t>
      </w:r>
    </w:p>
    <w:p w:rsidR="00B439A8" w:rsidRDefault="00B439A8" w:rsidP="00B439A8">
      <w:pPr>
        <w:pStyle w:val="Activitybullet"/>
      </w:pPr>
      <w:r>
        <w:t>Minimum of six groups represented</w:t>
      </w:r>
    </w:p>
    <w:p w:rsidR="00B439A8" w:rsidRPr="00AC579E" w:rsidRDefault="00B439A8" w:rsidP="00B439A8"/>
    <w:p w:rsidR="00B439A8" w:rsidRDefault="00B439A8" w:rsidP="00B439A8">
      <w:pPr>
        <w:pStyle w:val="ActivityBodyBold"/>
      </w:pPr>
      <w:r>
        <w:t>Part Three – Class Discussion</w:t>
      </w:r>
    </w:p>
    <w:p w:rsidR="00B439A8" w:rsidRDefault="00B439A8" w:rsidP="00B439A8">
      <w:pPr>
        <w:pStyle w:val="ActivityBody"/>
      </w:pPr>
      <w:r>
        <w:t xml:space="preserve">Your teacher will facilitate a class discussion. Share your beliefs and findings as appropriate. </w:t>
      </w:r>
      <w:r w:rsidR="00165AA3">
        <w:t>During discussion, r</w:t>
      </w:r>
      <w:r w:rsidR="00573FFB">
        <w:t>emember to u</w:t>
      </w:r>
      <w:r w:rsidR="00165AA3">
        <w:t xml:space="preserve">se the professionalism ground rules set in </w:t>
      </w:r>
      <w:r w:rsidR="00165AA3" w:rsidRPr="00165AA3">
        <w:rPr>
          <w:i/>
        </w:rPr>
        <w:t>Activity 1.1.4 Ethical Dilemmas</w:t>
      </w:r>
      <w:r w:rsidR="00573FFB">
        <w:t xml:space="preserve">. </w:t>
      </w:r>
      <w:r>
        <w:t>Upon the conclusion of the discussion, develop a personal definition of genetically modified organism and record in your notebook.</w:t>
      </w:r>
    </w:p>
    <w:p w:rsidR="00B439A8" w:rsidRPr="00D46F06" w:rsidRDefault="00B439A8" w:rsidP="002C5E76"/>
    <w:p w:rsidR="002C5E76" w:rsidRDefault="002C5E76" w:rsidP="002C5E76">
      <w:pPr>
        <w:pStyle w:val="ActivitySection"/>
      </w:pPr>
      <w:r>
        <w:t>Conclusion</w:t>
      </w:r>
    </w:p>
    <w:p w:rsidR="00B439A8" w:rsidRDefault="00B439A8" w:rsidP="00B439A8">
      <w:pPr>
        <w:pStyle w:val="ActivityNumbers"/>
        <w:numPr>
          <w:ilvl w:val="0"/>
          <w:numId w:val="9"/>
        </w:numPr>
      </w:pPr>
      <w:r>
        <w:t>How does your background influence your perceptions?</w:t>
      </w:r>
    </w:p>
    <w:p w:rsidR="00B439A8" w:rsidRDefault="00B439A8" w:rsidP="00B439A8">
      <w:pPr>
        <w:pStyle w:val="ActivityNumbers"/>
        <w:numPr>
          <w:ilvl w:val="0"/>
          <w:numId w:val="9"/>
        </w:numPr>
      </w:pPr>
      <w:r>
        <w:t>What information that you researched influenced or changed your perceptions?</w:t>
      </w:r>
    </w:p>
    <w:p w:rsidR="00210996" w:rsidRPr="00887088" w:rsidRDefault="00B439A8" w:rsidP="00165AA3">
      <w:pPr>
        <w:pStyle w:val="ActivityNumbers"/>
        <w:numPr>
          <w:ilvl w:val="0"/>
          <w:numId w:val="9"/>
        </w:numPr>
      </w:pPr>
      <w:r w:rsidRPr="00165AA3">
        <w:t>Why</w:t>
      </w:r>
      <w:r>
        <w:t xml:space="preserve"> might your perceptions differ from your classmates?</w:t>
      </w:r>
    </w:p>
    <w:sectPr w:rsidR="00210996" w:rsidRPr="00887088"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D2F" w:rsidRDefault="00253D2F">
      <w:r>
        <w:separator/>
      </w:r>
    </w:p>
  </w:endnote>
  <w:endnote w:type="continuationSeparator" w:id="0">
    <w:p w:rsidR="00253D2F" w:rsidRDefault="00253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jc w:val="center"/>
      <w:tblBorders>
        <w:top w:val="single" w:sz="4" w:space="0" w:color="BFBFBF"/>
      </w:tblBorders>
      <w:tblLook w:val="04A0" w:firstRow="1" w:lastRow="0" w:firstColumn="1" w:lastColumn="0" w:noHBand="0" w:noVBand="1"/>
    </w:tblPr>
    <w:tblGrid>
      <w:gridCol w:w="4950"/>
      <w:gridCol w:w="5850"/>
    </w:tblGrid>
    <w:tr w:rsidR="00852F0A" w:rsidRPr="007F0280" w:rsidTr="00887088">
      <w:trPr>
        <w:jc w:val="center"/>
      </w:trPr>
      <w:tc>
        <w:tcPr>
          <w:tcW w:w="4950" w:type="dxa"/>
          <w:shd w:val="clear" w:color="auto" w:fill="F2F2F2"/>
        </w:tcPr>
        <w:p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rsidR="00852F0A" w:rsidRDefault="00852F0A" w:rsidP="00B439A8">
          <w:pPr>
            <w:pStyle w:val="Footer"/>
          </w:pPr>
          <w:r>
            <w:t>APB</w:t>
          </w:r>
          <w:r w:rsidRPr="003B0686">
            <w:t xml:space="preserve"> – Activity </w:t>
          </w:r>
          <w:r w:rsidR="00B439A8">
            <w:t>4.1.1 What is a GMO?</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3B3AAB">
            <w:rPr>
              <w:rStyle w:val="PageNumber"/>
              <w:rFonts w:cs="Arial"/>
              <w:noProof/>
              <w:szCs w:val="20"/>
            </w:rPr>
            <w:t>2</w:t>
          </w:r>
          <w:r w:rsidRPr="00E03370">
            <w:rPr>
              <w:rStyle w:val="PageNumber"/>
              <w:rFonts w:cs="Arial"/>
              <w:szCs w:val="20"/>
            </w:rPr>
            <w:fldChar w:fldCharType="end"/>
          </w:r>
        </w:p>
      </w:tc>
    </w:tr>
  </w:tbl>
  <w:p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rsidTr="00887088">
      <w:tc>
        <w:tcPr>
          <w:tcW w:w="4950" w:type="dxa"/>
          <w:shd w:val="clear" w:color="auto" w:fill="F2F2F2"/>
        </w:tcPr>
        <w:p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rsidR="00722698" w:rsidRDefault="00722698" w:rsidP="00B439A8">
          <w:pPr>
            <w:pStyle w:val="Footer"/>
          </w:pPr>
          <w:r>
            <w:t>APB</w:t>
          </w:r>
          <w:r w:rsidRPr="003B0686">
            <w:t xml:space="preserve"> – Activity </w:t>
          </w:r>
          <w:r w:rsidR="00B439A8">
            <w:t>4.1.1 What is a GMO?</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3B3AAB">
            <w:rPr>
              <w:rStyle w:val="PageNumber"/>
              <w:rFonts w:cs="Arial"/>
              <w:noProof/>
              <w:szCs w:val="20"/>
            </w:rPr>
            <w:t>1</w:t>
          </w:r>
          <w:r w:rsidRPr="00E03370">
            <w:rPr>
              <w:rStyle w:val="PageNumber"/>
              <w:rFonts w:cs="Arial"/>
              <w:szCs w:val="20"/>
            </w:rPr>
            <w:fldChar w:fldCharType="end"/>
          </w:r>
        </w:p>
      </w:tc>
    </w:tr>
  </w:tbl>
  <w:p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D2F" w:rsidRDefault="00253D2F">
      <w:r>
        <w:separator/>
      </w:r>
    </w:p>
  </w:footnote>
  <w:footnote w:type="continuationSeparator" w:id="0">
    <w:p w:rsidR="00253D2F" w:rsidRDefault="00253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9A8"/>
    <w:rsid w:val="00004D44"/>
    <w:rsid w:val="00023EF4"/>
    <w:rsid w:val="0006381D"/>
    <w:rsid w:val="000643C4"/>
    <w:rsid w:val="00095B65"/>
    <w:rsid w:val="000C04E3"/>
    <w:rsid w:val="000E30CE"/>
    <w:rsid w:val="000F21F6"/>
    <w:rsid w:val="00120DA8"/>
    <w:rsid w:val="00125FE3"/>
    <w:rsid w:val="00140531"/>
    <w:rsid w:val="001522F9"/>
    <w:rsid w:val="00153705"/>
    <w:rsid w:val="00164A78"/>
    <w:rsid w:val="00165AA3"/>
    <w:rsid w:val="00186EA4"/>
    <w:rsid w:val="001C5732"/>
    <w:rsid w:val="001D3468"/>
    <w:rsid w:val="001E706D"/>
    <w:rsid w:val="001F5964"/>
    <w:rsid w:val="00210996"/>
    <w:rsid w:val="002212A2"/>
    <w:rsid w:val="002438C6"/>
    <w:rsid w:val="00251483"/>
    <w:rsid w:val="00253D2F"/>
    <w:rsid w:val="00261D56"/>
    <w:rsid w:val="00270C46"/>
    <w:rsid w:val="00276DA5"/>
    <w:rsid w:val="00281526"/>
    <w:rsid w:val="00292340"/>
    <w:rsid w:val="002B0DD0"/>
    <w:rsid w:val="002C5E76"/>
    <w:rsid w:val="002E4407"/>
    <w:rsid w:val="002F2976"/>
    <w:rsid w:val="002F3C64"/>
    <w:rsid w:val="003310C6"/>
    <w:rsid w:val="0034081A"/>
    <w:rsid w:val="00352B6E"/>
    <w:rsid w:val="003574C4"/>
    <w:rsid w:val="00395386"/>
    <w:rsid w:val="003A2FD6"/>
    <w:rsid w:val="003B0686"/>
    <w:rsid w:val="003B3AAB"/>
    <w:rsid w:val="003E2BBD"/>
    <w:rsid w:val="00402FC6"/>
    <w:rsid w:val="00403D91"/>
    <w:rsid w:val="0041298F"/>
    <w:rsid w:val="0041647F"/>
    <w:rsid w:val="0042007E"/>
    <w:rsid w:val="004434D0"/>
    <w:rsid w:val="004816E1"/>
    <w:rsid w:val="0048295B"/>
    <w:rsid w:val="004A44E1"/>
    <w:rsid w:val="004B1465"/>
    <w:rsid w:val="004B1A28"/>
    <w:rsid w:val="004C09EA"/>
    <w:rsid w:val="004C1D05"/>
    <w:rsid w:val="005016DB"/>
    <w:rsid w:val="005328FF"/>
    <w:rsid w:val="00537CA6"/>
    <w:rsid w:val="005460BE"/>
    <w:rsid w:val="00546966"/>
    <w:rsid w:val="00573FFB"/>
    <w:rsid w:val="00581DD4"/>
    <w:rsid w:val="00586BFE"/>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6D00"/>
    <w:rsid w:val="007F0280"/>
    <w:rsid w:val="008321FB"/>
    <w:rsid w:val="008379B5"/>
    <w:rsid w:val="00842458"/>
    <w:rsid w:val="0085034B"/>
    <w:rsid w:val="00852F0A"/>
    <w:rsid w:val="008575ED"/>
    <w:rsid w:val="00864182"/>
    <w:rsid w:val="00875A5A"/>
    <w:rsid w:val="00887088"/>
    <w:rsid w:val="008955CE"/>
    <w:rsid w:val="008A3B43"/>
    <w:rsid w:val="008D1630"/>
    <w:rsid w:val="008F2C53"/>
    <w:rsid w:val="0090461E"/>
    <w:rsid w:val="00905BAB"/>
    <w:rsid w:val="00960B08"/>
    <w:rsid w:val="009664A4"/>
    <w:rsid w:val="00966E61"/>
    <w:rsid w:val="0098363E"/>
    <w:rsid w:val="009C16F4"/>
    <w:rsid w:val="009C4D66"/>
    <w:rsid w:val="009E0675"/>
    <w:rsid w:val="009F29A8"/>
    <w:rsid w:val="00A241A8"/>
    <w:rsid w:val="00A31333"/>
    <w:rsid w:val="00A41DA8"/>
    <w:rsid w:val="00A45FE8"/>
    <w:rsid w:val="00A70C87"/>
    <w:rsid w:val="00A82C3B"/>
    <w:rsid w:val="00A856C3"/>
    <w:rsid w:val="00AA52A7"/>
    <w:rsid w:val="00AA5A51"/>
    <w:rsid w:val="00AC1398"/>
    <w:rsid w:val="00AC6CF6"/>
    <w:rsid w:val="00AE0075"/>
    <w:rsid w:val="00AF47E6"/>
    <w:rsid w:val="00B032F1"/>
    <w:rsid w:val="00B05D83"/>
    <w:rsid w:val="00B439A8"/>
    <w:rsid w:val="00B43C31"/>
    <w:rsid w:val="00B45B73"/>
    <w:rsid w:val="00B541ED"/>
    <w:rsid w:val="00B836E8"/>
    <w:rsid w:val="00B94588"/>
    <w:rsid w:val="00BB056A"/>
    <w:rsid w:val="00BC7E08"/>
    <w:rsid w:val="00BD7B24"/>
    <w:rsid w:val="00BE2F3A"/>
    <w:rsid w:val="00BF2C89"/>
    <w:rsid w:val="00C03055"/>
    <w:rsid w:val="00C33247"/>
    <w:rsid w:val="00C412F9"/>
    <w:rsid w:val="00C53150"/>
    <w:rsid w:val="00C615E1"/>
    <w:rsid w:val="00CA427F"/>
    <w:rsid w:val="00CC21A3"/>
    <w:rsid w:val="00CE1E13"/>
    <w:rsid w:val="00CE1E34"/>
    <w:rsid w:val="00CF6E1D"/>
    <w:rsid w:val="00D26462"/>
    <w:rsid w:val="00D27120"/>
    <w:rsid w:val="00D324C4"/>
    <w:rsid w:val="00D449A4"/>
    <w:rsid w:val="00D813DD"/>
    <w:rsid w:val="00D83D7D"/>
    <w:rsid w:val="00D9030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A3C6EA4-B596-404F-B35E-BD2CDD2AF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61FFE-1B29-479A-A675-B0E2DCDB8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2</TotalTime>
  <Pages>2</Pages>
  <Words>434</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Activity 4.1.1 What is a GMO?</vt:lpstr>
    </vt:vector>
  </TitlesOfParts>
  <Manager>Dan Jansen</Manager>
  <Company>Curriculum for Agricultural Science Education</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4.1.1 What is a GMO?</dc:title>
  <dc:subject>APB - Unit 4 - Lesson 4.1 Genetically Modified Organisms</dc:subject>
  <dc:creator>Marlene Jansen</dc:creator>
  <cp:keywords/>
  <dc:description/>
  <cp:lastModifiedBy>Melanie Bloom</cp:lastModifiedBy>
  <cp:revision>4</cp:revision>
  <cp:lastPrinted>2014-03-03T20:17:00Z</cp:lastPrinted>
  <dcterms:created xsi:type="dcterms:W3CDTF">2015-10-28T16:27:00Z</dcterms:created>
  <dcterms:modified xsi:type="dcterms:W3CDTF">2016-03-01T02:03:00Z</dcterms:modified>
</cp:coreProperties>
</file>